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</w:t>
      </w:r>
      <w:r w:rsidR="00874B74">
        <w:rPr>
          <w:rFonts w:cs="Arial"/>
          <w:b/>
          <w:sz w:val="24"/>
          <w:szCs w:val="24"/>
        </w:rPr>
        <w:t>7</w:t>
      </w:r>
      <w:r>
        <w:rPr>
          <w:b/>
          <w:i/>
          <w:sz w:val="28"/>
        </w:rPr>
        <w:tab/>
        <w:t>R5-2</w:t>
      </w:r>
      <w:r w:rsidR="00874B74">
        <w:rPr>
          <w:b/>
          <w:i/>
          <w:sz w:val="28"/>
        </w:rPr>
        <w:t>52872</w:t>
      </w:r>
    </w:p>
    <w:p w:rsidR="007B0F0E" w:rsidRDefault="00CF4F5A" w:rsidP="007B0F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74B74">
        <w:rPr>
          <w:b/>
          <w:noProof/>
          <w:sz w:val="24"/>
        </w:rPr>
        <w:t>St Julian's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74B74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1</w:t>
      </w:r>
      <w:r w:rsidR="00874B74">
        <w:rPr>
          <w:b/>
          <w:noProof/>
          <w:sz w:val="24"/>
        </w:rPr>
        <w:t>9</w:t>
      </w:r>
      <w:r w:rsidR="007B0F0E" w:rsidRPr="00BA51D9">
        <w:rPr>
          <w:b/>
          <w:noProof/>
          <w:sz w:val="24"/>
        </w:rPr>
        <w:t xml:space="preserve">th </w:t>
      </w:r>
      <w:r w:rsidR="00874B74">
        <w:rPr>
          <w:b/>
          <w:noProof/>
          <w:sz w:val="24"/>
        </w:rPr>
        <w:t>May</w:t>
      </w:r>
      <w:r w:rsidR="007B0F0E" w:rsidRPr="00BA51D9">
        <w:rPr>
          <w:b/>
          <w:noProof/>
          <w:sz w:val="24"/>
        </w:rPr>
        <w:t xml:space="preserve"> 202</w:t>
      </w:r>
      <w:r w:rsidR="00874B74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 </w:t>
      </w:r>
      <w:r w:rsidR="00874B74">
        <w:rPr>
          <w:b/>
          <w:noProof/>
          <w:sz w:val="24"/>
        </w:rPr>
        <w:t>–</w:t>
      </w:r>
      <w:r w:rsidR="007B0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2</w:t>
      </w:r>
      <w:r w:rsidR="00874B74">
        <w:rPr>
          <w:b/>
          <w:noProof/>
          <w:sz w:val="24"/>
        </w:rPr>
        <w:t>3th May</w:t>
      </w:r>
      <w:r w:rsidR="007B0F0E" w:rsidRPr="00BA51D9">
        <w:rPr>
          <w:b/>
          <w:noProof/>
          <w:sz w:val="24"/>
        </w:rPr>
        <w:t xml:space="preserve"> 202</w:t>
      </w:r>
      <w:r w:rsidR="00874B74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PRD21 CDS</w:t>
            </w:r>
            <w:r w:rsidR="00AA5A25">
              <w:t xml:space="preserve"> </w:t>
            </w:r>
            <w:r w:rsidR="00897BFA">
              <w:t>PC3 NRCA CA_n5A-n78</w:t>
            </w:r>
            <w:r w:rsidR="00AD7508" w:rsidRPr="00AD7508">
              <w:t>A</w:t>
            </w:r>
            <w:r w:rsidR="00874B74">
              <w:t>_BCS1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ZTE C</w:t>
            </w:r>
            <w:r w:rsidR="007B0F0E" w:rsidRPr="007B0F0E">
              <w:t>orporation</w:t>
            </w:r>
            <w:r>
              <w:t>, 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7B0F0E" w:rsidP="00874B74">
            <w:pPr>
              <w:pStyle w:val="CRCoverPage"/>
              <w:spacing w:after="0"/>
              <w:ind w:left="100"/>
            </w:pPr>
            <w:r w:rsidRPr="007B0F0E">
              <w:t>202</w:t>
            </w:r>
            <w:r w:rsidR="00874B74">
              <w:t>5</w:t>
            </w:r>
            <w:r w:rsidRPr="007B0F0E">
              <w:t>-</w:t>
            </w:r>
            <w:r w:rsidR="00874B74">
              <w:t>05</w:t>
            </w:r>
            <w:r w:rsidRPr="007B0F0E">
              <w:t>-</w:t>
            </w:r>
            <w:r>
              <w:t>2</w:t>
            </w:r>
            <w:r w:rsidR="00874B74">
              <w:t>3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AD7508" w:rsidRDefault="003C40BD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Default="00B1363B" w:rsidP="00894CD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="00894CD7" w:rsidRPr="001F36DD">
              <w:rPr>
                <w:rFonts w:eastAsia="Yu Mincho"/>
                <w:caps/>
                <w:lang w:eastAsia="ja-JP"/>
              </w:rPr>
              <w:t>_</w:t>
            </w:r>
            <w:r w:rsidR="00894CD7"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5</w:t>
            </w:r>
            <w:r w:rsidR="00894CD7"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 w:rsidR="003C40BD">
              <w:rPr>
                <w:rFonts w:eastAsia="Yu Mincho"/>
                <w:caps/>
                <w:lang w:eastAsia="ja-JP"/>
              </w:rPr>
              <w:t>_BCS1</w:t>
            </w:r>
            <w:r w:rsidR="00894CD7" w:rsidRPr="001F36DD">
              <w:rPr>
                <w:rFonts w:eastAsia="Yu Mincho"/>
                <w:caps/>
                <w:lang w:eastAsia="ja-JP"/>
              </w:rPr>
              <w:t>/</w:t>
            </w:r>
            <w:r>
              <w:rPr>
                <w:lang w:val="en-US"/>
              </w:rPr>
              <w:t>-</w:t>
            </w:r>
          </w:p>
          <w:p w:rsidR="00894CD7" w:rsidRPr="00894CD7" w:rsidRDefault="00B1363B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897BFA">
              <w:rPr>
                <w:lang w:val="en-US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 w:rsidR="003C40BD">
              <w:rPr>
                <w:rFonts w:eastAsia="Yu Mincho"/>
                <w:caps/>
                <w:lang w:eastAsia="ja-JP"/>
              </w:rPr>
              <w:t>_BCS1</w:t>
            </w:r>
            <w:r w:rsidRPr="001F36DD">
              <w:rPr>
                <w:rFonts w:eastAsia="Yu Mincho"/>
                <w:caps/>
                <w:lang w:eastAsia="ja-JP"/>
              </w:rPr>
              <w:t>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bookmarkStart w:id="1" w:name="_GoBack"/>
            <w:bookmarkEnd w:id="1"/>
            <w:r w:rsidR="003C40BD">
              <w:rPr>
                <w:rFonts w:eastAsia="Yu Mincho"/>
                <w:caps/>
                <w:lang w:eastAsia="ja-JP"/>
              </w:rPr>
              <w:t>_BCS1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151" w:rsidRDefault="00DF6151">
      <w:pPr>
        <w:spacing w:after="0"/>
      </w:pPr>
      <w:r>
        <w:separator/>
      </w:r>
    </w:p>
  </w:endnote>
  <w:endnote w:type="continuationSeparator" w:id="0">
    <w:p w:rsidR="00DF6151" w:rsidRDefault="00DF61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AA5A25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151" w:rsidRDefault="00DF6151">
      <w:pPr>
        <w:spacing w:after="0"/>
      </w:pPr>
      <w:r>
        <w:separator/>
      </w:r>
    </w:p>
  </w:footnote>
  <w:footnote w:type="continuationSeparator" w:id="0">
    <w:p w:rsidR="00DF6151" w:rsidRDefault="00DF61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6172F3">
    <w:pPr>
      <w:pStyle w:val="af3"/>
    </w:pPr>
  </w:p>
  <w:p w:rsidR="006172F3" w:rsidRDefault="006172F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0E45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B49"/>
    <w:rsid w:val="002D7D14"/>
    <w:rsid w:val="002E05FF"/>
    <w:rsid w:val="002E2D86"/>
    <w:rsid w:val="002E614B"/>
    <w:rsid w:val="002F0545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C40BD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1E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4B74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97BFA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E29B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1492"/>
    <w:rsid w:val="00AB46D4"/>
    <w:rsid w:val="00AB5334"/>
    <w:rsid w:val="00AB69AD"/>
    <w:rsid w:val="00AC032E"/>
    <w:rsid w:val="00AD36EA"/>
    <w:rsid w:val="00AD397D"/>
    <w:rsid w:val="00AD719B"/>
    <w:rsid w:val="00AD7508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3B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4F5A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151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3ECA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3BDD6-9690-40F2-901E-11766A0B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131</Words>
  <Characters>747</Characters>
  <Application>Microsoft Office Word</Application>
  <DocSecurity>0</DocSecurity>
  <Lines>6</Lines>
  <Paragraphs>1</Paragraphs>
  <ScaleCrop>false</ScaleCrop>
  <Company>ETSI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17</cp:revision>
  <cp:lastPrinted>2020-02-05T15:54:00Z</cp:lastPrinted>
  <dcterms:created xsi:type="dcterms:W3CDTF">2022-09-02T09:30:00Z</dcterms:created>
  <dcterms:modified xsi:type="dcterms:W3CDTF">2025-05-16T07:47:00Z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